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F7160" w14:textId="3AF6F8B7" w:rsidR="00774B10" w:rsidRDefault="00774B10" w:rsidP="00774B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A50104">
        <w:rPr>
          <w:b/>
          <w:noProof/>
          <w:sz w:val="24"/>
        </w:rPr>
        <w:t>0</w:t>
      </w:r>
      <w:r w:rsidR="00C43DF4">
        <w:rPr>
          <w:b/>
          <w:noProof/>
          <w:sz w:val="24"/>
        </w:rPr>
        <w:t>451</w:t>
      </w:r>
    </w:p>
    <w:p w14:paraId="07AD6631" w14:textId="1AA0B569" w:rsidR="00774B10" w:rsidRDefault="00774B10" w:rsidP="00774B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C43DF4">
        <w:rPr>
          <w:b/>
          <w:noProof/>
          <w:sz w:val="24"/>
        </w:rPr>
        <w:t>0294</w:t>
      </w:r>
      <w:r>
        <w:rPr>
          <w:b/>
          <w:noProof/>
          <w:sz w:val="24"/>
        </w:rPr>
        <w:t>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C05C0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2B2B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6C3DB" w:rsidR="001E41F3" w:rsidRPr="00AB1260" w:rsidRDefault="00C43DF4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0951E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2109B0">
              <w:rPr>
                <w:b/>
                <w:noProof/>
                <w:sz w:val="28"/>
              </w:rPr>
              <w:t>9.0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E5A1E" w:rsidR="001E41F3" w:rsidRPr="00AB1260" w:rsidRDefault="00BF2EE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CAS consumes EES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74DE4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109B0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895A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2109B0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7DD0A" w14:textId="77777777" w:rsidR="00BF0215" w:rsidRDefault="00BF0215" w:rsidP="00BF0215">
            <w:pPr>
              <w:pStyle w:val="CRCoverPage"/>
              <w:spacing w:after="0"/>
            </w:pPr>
            <w:r>
              <w:t>The CAS, as a service consumer, consuming EES services is not described in TS 23.558.</w:t>
            </w:r>
          </w:p>
          <w:p w14:paraId="5CD7AA6A" w14:textId="77777777" w:rsidR="00BF0215" w:rsidRDefault="00BF0215" w:rsidP="00BF0215">
            <w:pPr>
              <w:pStyle w:val="CRCoverPage"/>
              <w:spacing w:after="0"/>
            </w:pPr>
          </w:p>
          <w:p w14:paraId="58B17FEB" w14:textId="77777777" w:rsidR="00BF0215" w:rsidRDefault="00BF0215" w:rsidP="00BF0215">
            <w:pPr>
              <w:pStyle w:val="CRCoverPage"/>
              <w:spacing w:after="0"/>
            </w:pPr>
            <w:r>
              <w:t>To align with C3-240198 and the 3</w:t>
            </w:r>
            <w:r w:rsidRPr="00172A59">
              <w:rPr>
                <w:vertAlign w:val="superscript"/>
              </w:rPr>
              <w:t>rd</w:t>
            </w:r>
            <w:r>
              <w:t xml:space="preserve"> pre-condition in cl.8.8.2A.6 of TS 23.558, API summary needs update.</w:t>
            </w:r>
          </w:p>
          <w:p w14:paraId="708AA7DE" w14:textId="680D72B4" w:rsidR="009C3921" w:rsidRPr="00BF0215" w:rsidRDefault="009C3921" w:rsidP="00705A7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0807B1EC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consumer CAS in cl.6.7.2.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9A600" w:rsidR="00984366" w:rsidRPr="00AB1260" w:rsidRDefault="0016234F" w:rsidP="003E2BB9">
            <w:pPr>
              <w:pStyle w:val="CRCoverPage"/>
              <w:spacing w:after="0"/>
            </w:pPr>
            <w:r>
              <w:t xml:space="preserve">TS remains incomplete for </w:t>
            </w:r>
            <w:r w:rsidR="009C3174">
              <w:t>consumer CAS.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F802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8959854" w14:textId="77777777" w:rsidR="00C16D4B" w:rsidRPr="00F477AF" w:rsidRDefault="00C16D4B" w:rsidP="00C16D4B">
      <w:pPr>
        <w:pStyle w:val="Heading3"/>
      </w:pPr>
      <w:bookmarkStart w:id="9" w:name="_Toc155357077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7E01B829" w14:textId="77777777" w:rsidR="00C16D4B" w:rsidRPr="00F477AF" w:rsidRDefault="00C16D4B" w:rsidP="00C16D4B">
      <w:r w:rsidRPr="00F477AF">
        <w:t>Table 6.7.2-1 summarizes the APIs exposed by the ECS.</w:t>
      </w:r>
    </w:p>
    <w:p w14:paraId="23030172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16D4B" w:rsidRPr="00F477AF" w14:paraId="74F71AB6" w14:textId="77777777" w:rsidTr="00796CB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55B325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A69808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234ABD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3B8C303C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C8A117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19D8DBA1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6E750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16D4B" w:rsidRPr="00F477AF" w14:paraId="7A61F41F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C234B7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112A34B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F3B4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16D4B" w:rsidRPr="00F477AF" w14:paraId="4947342E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DF4799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3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C0173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16D4B" w:rsidRPr="00F477AF" w14:paraId="756067E9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A9B714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7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979CA0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16D4B" w:rsidRPr="00F477AF" w14:paraId="089184CC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7F41E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9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F0023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16D4B" w:rsidRPr="00F477AF" w14:paraId="03779206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03BF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D07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DCBE2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16D4B" w:rsidRPr="00F477AF" w14:paraId="30CFCE40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2997F8" w14:textId="77777777" w:rsidR="00C16D4B" w:rsidRPr="003750C6" w:rsidRDefault="00C16D4B" w:rsidP="00796CB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9E0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88CD7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2F28454B" w14:textId="77777777" w:rsidR="00C16D4B" w:rsidRPr="00F477AF" w:rsidRDefault="00C16D4B" w:rsidP="00C16D4B">
      <w:pPr>
        <w:rPr>
          <w:lang w:eastAsia="ko-KR"/>
        </w:rPr>
      </w:pPr>
    </w:p>
    <w:p w14:paraId="36F71222" w14:textId="77777777" w:rsidR="00C16D4B" w:rsidRPr="00F477AF" w:rsidRDefault="00C16D4B" w:rsidP="00C16D4B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3F7F6B8F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3985A5C9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64E1230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1C689E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8E6638A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6CC7405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35E53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9A7369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E6F163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16D4B" w:rsidRPr="00F477AF" w14:paraId="0F01C91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FB966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8C6D18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E61F505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16D4B" w:rsidRPr="00F477AF" w14:paraId="7FB312D5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8D2098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0B2856D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99287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16D4B" w:rsidRPr="00F477AF" w14:paraId="0F45698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663E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893456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A21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16D4B" w:rsidRPr="00F477AF" w14:paraId="0A4503CE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EF057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0B16566" w14:textId="3EE8226B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ins w:id="11" w:author="[Ericsson] Wenliang Xu SA6#59" w:date="2024-01-12T15:35:00Z">
              <w:r w:rsidR="00250509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8BB254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16D4B" w:rsidRPr="00F477AF" w14:paraId="2554B42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AFADA9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2A5F7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1DC67F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16D4B" w:rsidRPr="00F477AF" w14:paraId="0815B649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F9B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94EBFC8" w14:textId="2FB0599A" w:rsidR="00C16D4B" w:rsidRPr="00220908" w:rsidRDefault="00C16D4B" w:rsidP="00796CB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20381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16D4B" w:rsidRPr="00F477AF" w14:paraId="1010358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FECAD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0B8560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C9F03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16D4B" w:rsidRPr="00F477AF" w14:paraId="7B6D7D3F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E18E6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6021A90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5EBC6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16D4B" w:rsidRPr="00F477AF" w14:paraId="09483F8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6AD9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837B65C" w14:textId="6317216D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ins w:id="12" w:author="[Ericsson] Wenliang Xu SA6#59" w:date="2024-01-12T15:33:00Z">
              <w:r w:rsidR="007C191C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5BD00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16D4B" w:rsidRPr="00F477AF" w14:paraId="1576909B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BA3D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AE711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A4C71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16D4B" w:rsidRPr="00F477AF" w14:paraId="44F0DF8C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963639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DAAC6C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97AD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16D4B" w:rsidRPr="00F477AF" w14:paraId="76BC57E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BCE2B6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4524CB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54DD5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16D4B" w:rsidRPr="00F477AF" w14:paraId="331121E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1827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4EA" w14:textId="570E4FA9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3" w:author="[Ericsson] Wenliang Xu SA6#59" w:date="2024-01-16T11:43:00Z">
              <w:r w:rsidR="00E1696F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B82932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16D4B" w:rsidRPr="00F477AF" w14:paraId="1A21F7F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D8FDA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33D" w14:textId="515A1611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4" w:author="[Ericsson] Wenliang Xu SA6#59" w:date="2024-01-12T15:34:00Z">
              <w:r w:rsidR="00A453BA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15CB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16D4B" w:rsidRPr="00F477AF" w14:paraId="7BA35770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318EE0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5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6" w:author="[Ericsson] Wenliang Xu SA6#59" w:date="2024-01-12T15:31:00Z">
                  <w:rPr/>
                </w:rPrChange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54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C961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16D4B" w:rsidRPr="00F477AF" w14:paraId="5150E7F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5E696F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7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8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00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29CAAC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16D4B" w:rsidRPr="00F477AF" w14:paraId="3A1E779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DF2959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9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0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87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0DD7D8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16D4B" w:rsidRPr="00F477AF" w14:paraId="4B5E99F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E10DA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1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2" w:author="[Ericsson] Wenliang Xu SA6#59" w:date="2024-01-12T15:31:00Z">
                  <w:rPr/>
                </w:rPrChange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A02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16D4B" w:rsidRPr="00F477AF" w14:paraId="7390F42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466F3B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3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4" w:author="[Ericsson] Wenliang Xu SA6#59" w:date="2024-01-12T15:31:00Z">
                  <w:rPr/>
                </w:rPrChange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8A0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5A12D3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AF46626" w14:textId="77777777" w:rsidR="00C16D4B" w:rsidRPr="00F477AF" w:rsidRDefault="00C16D4B" w:rsidP="00C16D4B">
      <w:pPr>
        <w:rPr>
          <w:lang w:eastAsia="ko-KR"/>
        </w:rPr>
      </w:pPr>
    </w:p>
    <w:p w14:paraId="2CFF86C3" w14:textId="77777777" w:rsidR="00C16D4B" w:rsidRDefault="00C16D4B" w:rsidP="00C16D4B">
      <w:pPr>
        <w:pStyle w:val="NO"/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61E1C134" w14:textId="77777777" w:rsidR="00C16D4B" w:rsidRPr="00F477AF" w:rsidRDefault="00C16D4B" w:rsidP="00C16D4B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CBDC3FB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proofErr w:type="gramStart"/>
      <w:r>
        <w:t>CAS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63EAF26F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71430B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9E206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4E8256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06BD50F8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637A52" w14:textId="77777777" w:rsidR="00C16D4B" w:rsidRPr="00F477AF" w:rsidRDefault="00C16D4B" w:rsidP="00796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24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00A71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7D7EB40" w14:textId="77777777" w:rsidR="00C16D4B" w:rsidRPr="00F477AF" w:rsidRDefault="00C16D4B" w:rsidP="00C16D4B">
      <w:pPr>
        <w:pStyle w:val="NO"/>
      </w:pPr>
    </w:p>
    <w:p w14:paraId="2168AFB9" w14:textId="77777777" w:rsidR="00C16D4B" w:rsidRPr="00F477AF" w:rsidRDefault="00C16D4B" w:rsidP="00C16D4B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482A0BE5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proofErr w:type="gramStart"/>
      <w:r>
        <w:t>EEC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5E4696B7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017392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5F8EC7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940312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582D8A9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10C7C4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7FCC89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C4423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16D4B" w:rsidRPr="00F477AF" w14:paraId="4F577FF7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2B267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20705C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99AB9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16D4B" w:rsidRPr="00F477AF" w14:paraId="72680B7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D4F999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07785EBE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D751C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16D4B" w:rsidRPr="00F477AF" w14:paraId="7591225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8CB078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5C5AB625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0A9F6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16D4B" w:rsidRPr="00F477AF" w14:paraId="633C609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DEE567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1113880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56EFD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94E3A04" w14:textId="77777777" w:rsidR="00C16D4B" w:rsidRDefault="00C16D4B" w:rsidP="00C16D4B"/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2B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B0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4B10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543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53BA"/>
    <w:rsid w:val="00A47E70"/>
    <w:rsid w:val="00A50104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0215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3DF4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 v3</cp:lastModifiedBy>
  <cp:revision>2</cp:revision>
  <cp:lastPrinted>1899-12-31T23:00:00Z</cp:lastPrinted>
  <dcterms:created xsi:type="dcterms:W3CDTF">2024-03-01T09:45:00Z</dcterms:created>
  <dcterms:modified xsi:type="dcterms:W3CDTF">2024-03-01T09:45:00Z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